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="008103FE"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EB13CD">
        <w:rPr>
          <w:sz w:val="22"/>
          <w:szCs w:val="22"/>
        </w:rPr>
        <w:instrText xml:space="preserve"> FORMTEXT </w:instrText>
      </w:r>
      <w:r w:rsidR="008103FE" w:rsidRPr="00EB13CD">
        <w:rPr>
          <w:sz w:val="22"/>
          <w:szCs w:val="22"/>
        </w:rPr>
      </w:r>
      <w:r w:rsidR="008103FE" w:rsidRPr="00EB13CD">
        <w:rPr>
          <w:sz w:val="22"/>
          <w:szCs w:val="22"/>
        </w:rPr>
        <w:fldChar w:fldCharType="separate"/>
      </w:r>
      <w:r w:rsidR="008103FE" w:rsidRPr="00EB13CD">
        <w:rPr>
          <w:sz w:val="22"/>
          <w:szCs w:val="22"/>
        </w:rPr>
        <w:t>vpiše se na</w:t>
      </w:r>
      <w:r w:rsidR="008103FE">
        <w:rPr>
          <w:sz w:val="22"/>
          <w:szCs w:val="22"/>
        </w:rPr>
        <w:t>ziv pogodbe</w:t>
      </w:r>
      <w:r w:rsidR="008103FE"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="008103FE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8103FE">
        <w:rPr>
          <w:sz w:val="22"/>
          <w:szCs w:val="22"/>
        </w:rPr>
        <w:instrText xml:space="preserve"> FORMTEXT </w:instrText>
      </w:r>
      <w:r w:rsidR="008103FE" w:rsidRPr="008103FE">
        <w:rPr>
          <w:sz w:val="22"/>
          <w:szCs w:val="22"/>
        </w:rPr>
      </w:r>
      <w:r w:rsidR="008103FE" w:rsidRPr="008103FE">
        <w:rPr>
          <w:sz w:val="22"/>
          <w:szCs w:val="22"/>
        </w:rPr>
        <w:fldChar w:fldCharType="separate"/>
      </w:r>
      <w:r w:rsidR="008103FE" w:rsidRPr="008103FE">
        <w:rPr>
          <w:sz w:val="22"/>
          <w:szCs w:val="22"/>
        </w:rPr>
        <w:t xml:space="preserve">vpiše se </w:t>
      </w:r>
      <w:r w:rsidR="008103FE">
        <w:rPr>
          <w:sz w:val="22"/>
          <w:szCs w:val="22"/>
        </w:rPr>
        <w:t>številka</w:t>
      </w:r>
      <w:r w:rsidR="008103FE" w:rsidRPr="008103FE">
        <w:rPr>
          <w:sz w:val="22"/>
          <w:szCs w:val="22"/>
        </w:rPr>
        <w:t xml:space="preserve"> pogodbe</w:t>
      </w:r>
      <w:r w:rsidR="008103FE" w:rsidRPr="008103FE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="008103FE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8103FE">
        <w:rPr>
          <w:sz w:val="22"/>
          <w:szCs w:val="22"/>
        </w:rPr>
        <w:instrText xml:space="preserve"> FORMTEXT </w:instrText>
      </w:r>
      <w:r w:rsidR="008103FE" w:rsidRPr="008103FE">
        <w:rPr>
          <w:sz w:val="22"/>
          <w:szCs w:val="22"/>
        </w:rPr>
      </w:r>
      <w:r w:rsidR="008103FE" w:rsidRPr="008103FE">
        <w:rPr>
          <w:sz w:val="22"/>
          <w:szCs w:val="22"/>
        </w:rPr>
        <w:fldChar w:fldCharType="separate"/>
      </w:r>
      <w:r w:rsidR="008103FE" w:rsidRPr="008103FE">
        <w:rPr>
          <w:sz w:val="22"/>
          <w:szCs w:val="22"/>
        </w:rPr>
        <w:t xml:space="preserve">vpiše se </w:t>
      </w:r>
      <w:r w:rsidR="008103FE">
        <w:rPr>
          <w:sz w:val="22"/>
          <w:szCs w:val="22"/>
        </w:rPr>
        <w:t>datum sklenitve</w:t>
      </w:r>
      <w:r w:rsidR="008103FE" w:rsidRPr="008103FE">
        <w:rPr>
          <w:sz w:val="22"/>
          <w:szCs w:val="22"/>
        </w:rPr>
        <w:t xml:space="preserve"> pogodbe</w:t>
      </w:r>
      <w:r w:rsidR="008103FE" w:rsidRPr="008103FE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lastRenderedPageBreak/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4" w:name="_GoBack"/>
      <w:bookmarkEnd w:id="4"/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37C8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37C8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6BE1"/>
    <w:rsid w:val="00037C81"/>
    <w:rsid w:val="0006203A"/>
    <w:rsid w:val="00167616"/>
    <w:rsid w:val="002B19E2"/>
    <w:rsid w:val="002B55CF"/>
    <w:rsid w:val="002D5AC0"/>
    <w:rsid w:val="002F2430"/>
    <w:rsid w:val="003019AB"/>
    <w:rsid w:val="00382178"/>
    <w:rsid w:val="003F4848"/>
    <w:rsid w:val="00410E95"/>
    <w:rsid w:val="00471AC2"/>
    <w:rsid w:val="004931C7"/>
    <w:rsid w:val="007C256A"/>
    <w:rsid w:val="008103FE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25426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BCCDE913.dotm</Template>
  <TotalTime>84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32</cp:revision>
  <cp:lastPrinted>2018-08-06T10:39:00Z</cp:lastPrinted>
  <dcterms:created xsi:type="dcterms:W3CDTF">2015-03-23T08:28:00Z</dcterms:created>
  <dcterms:modified xsi:type="dcterms:W3CDTF">2018-08-06T10:39:00Z</dcterms:modified>
</cp:coreProperties>
</file>